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0705D">
        <w:rPr>
          <w:rFonts w:cs="Arial"/>
          <w:b/>
          <w:caps/>
          <w:sz w:val="28"/>
          <w:szCs w:val="28"/>
        </w:rPr>
        <w:t>1356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20FAC" w:rsidP="00C20FA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20FAC">
              <w:rPr>
                <w:rFonts w:cs="Arial"/>
                <w:sz w:val="20"/>
                <w:szCs w:val="20"/>
              </w:rPr>
              <w:t xml:space="preserve">Resolver problema de vazamento constante de água na Rua Príncipe Gastón D’Eu, em frente ao número nº 226, </w:t>
            </w:r>
            <w:r>
              <w:rPr>
                <w:rFonts w:cs="Arial"/>
                <w:sz w:val="20"/>
                <w:szCs w:val="20"/>
              </w:rPr>
              <w:t>no</w:t>
            </w:r>
            <w:r w:rsidRPr="00C20FAC">
              <w:rPr>
                <w:rFonts w:cs="Arial"/>
                <w:sz w:val="20"/>
                <w:szCs w:val="20"/>
              </w:rPr>
              <w:t xml:space="preserve"> Parque dos Príncipes.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C20FAC" w:rsidRPr="00C20FAC">
        <w:rPr>
          <w:rFonts w:cs="Arial"/>
        </w:rPr>
        <w:t xml:space="preserve">resolver problema de vazamento constante de água na Rua Príncipe Gastón D’Eu, em frente ao número nº 226, </w:t>
      </w:r>
      <w:r w:rsidR="00C20FAC">
        <w:rPr>
          <w:rFonts w:cs="Arial"/>
        </w:rPr>
        <w:t>no</w:t>
      </w:r>
      <w:r w:rsidR="00C20FAC" w:rsidRPr="00C20FAC">
        <w:rPr>
          <w:rFonts w:cs="Arial"/>
        </w:rPr>
        <w:t xml:space="preserve"> Parque dos Príncipes.</w:t>
      </w:r>
    </w:p>
    <w:p w:rsidR="00C20FAC" w:rsidRDefault="00C20FAC" w:rsidP="00C20FA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20FAC">
        <w:rPr>
          <w:rFonts w:cs="Arial"/>
        </w:rPr>
        <w:t xml:space="preserve">Indicamos manutenção na tubulação de água, pois equipes do SAAE estiveram </w:t>
      </w:r>
      <w:r>
        <w:rPr>
          <w:rFonts w:cs="Arial"/>
        </w:rPr>
        <w:t xml:space="preserve">por </w:t>
      </w:r>
      <w:r w:rsidRPr="00C20FAC">
        <w:rPr>
          <w:rFonts w:cs="Arial"/>
        </w:rPr>
        <w:t>várias vezes trabalhando no local em 2021 e o problema continua sem solução</w:t>
      </w:r>
      <w:r>
        <w:rPr>
          <w:rFonts w:cs="Arial"/>
        </w:rPr>
        <w:t>.</w:t>
      </w:r>
    </w:p>
    <w:p w:rsidR="00C20FAC" w:rsidRDefault="00C20FAC" w:rsidP="00C20FA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20FAC">
        <w:rPr>
          <w:rFonts w:cs="Arial"/>
        </w:rPr>
        <w:t>Os moradores relatam que o vazamento causa transtornos na via e prejudica as residências vizinhas, por isso reivindicam solução breve para o problema.</w:t>
      </w:r>
    </w:p>
    <w:p w:rsidR="00C20FAC" w:rsidRDefault="00C20FAC" w:rsidP="00C20FA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C20FAC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20FAC">
        <w:rPr>
          <w:rFonts w:cs="Arial"/>
        </w:rPr>
        <w:t>19 de maio de 2021.</w:t>
      </w:r>
    </w:p>
    <w:p w:rsidR="00C20FAC" w:rsidRDefault="00C20FAC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20FAC" w:rsidRDefault="00C20FAC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20FAC" w:rsidRPr="005D429C" w:rsidRDefault="00C20FAC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C20FAC" w:rsidRDefault="00C20FAC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</w:p>
    <w:p w:rsidR="00C20FAC" w:rsidRDefault="00C20FAC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C20FAC" w:rsidRDefault="00C20FAC" w:rsidP="00C20FAC">
      <w:pPr>
        <w:pStyle w:val="Pr-Fotos"/>
      </w:pPr>
      <w:bookmarkStart w:id="0" w:name="_GoBack"/>
      <w:bookmarkEnd w:id="0"/>
      <w:r>
        <w:rPr>
          <w:noProof/>
          <w:lang w:eastAsia="ja-JP"/>
        </w:rPr>
        <w:lastRenderedPageBreak/>
        <w:drawing>
          <wp:inline distT="0" distB="0" distL="0" distR="0" wp14:anchorId="1A05462F">
            <wp:extent cx="5402580" cy="3040380"/>
            <wp:effectExtent l="0" t="0" r="7620" b="762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04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20FAC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990" w:rsidRDefault="00957990">
      <w:r>
        <w:separator/>
      </w:r>
    </w:p>
  </w:endnote>
  <w:endnote w:type="continuationSeparator" w:id="0">
    <w:p w:rsidR="00957990" w:rsidRDefault="0095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990" w:rsidRDefault="00957990">
      <w:r>
        <w:separator/>
      </w:r>
    </w:p>
  </w:footnote>
  <w:footnote w:type="continuationSeparator" w:id="0">
    <w:p w:rsidR="00957990" w:rsidRDefault="00957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20FAC">
      <w:rPr>
        <w:rFonts w:cs="Arial"/>
        <w:b/>
        <w:sz w:val="20"/>
        <w:szCs w:val="20"/>
        <w:u w:val="single"/>
      </w:rPr>
      <w:t>1356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C20FAC" w:rsidRPr="00C20FAC">
      <w:rPr>
        <w:rFonts w:cs="Arial"/>
        <w:b/>
        <w:sz w:val="20"/>
        <w:szCs w:val="20"/>
        <w:u w:val="single"/>
      </w:rPr>
      <w:t xml:space="preserve"> - Vereador Luís Flávio (Flavinho)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872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872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20FAC" w:rsidRPr="00317C1A" w:rsidRDefault="00C20FAC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0705D"/>
    <w:rsid w:val="00922964"/>
    <w:rsid w:val="0095799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20FAC"/>
    <w:rsid w:val="00C36E68"/>
    <w:rsid w:val="00C42806"/>
    <w:rsid w:val="00C44D39"/>
    <w:rsid w:val="00C45509"/>
    <w:rsid w:val="00C7080A"/>
    <w:rsid w:val="00C7096C"/>
    <w:rsid w:val="00C76263"/>
    <w:rsid w:val="00C872C9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FE2F8-251C-46B6-8682-5C14F10C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2021-05-17T17:02:00Z</cp:lastPrinted>
  <dcterms:created xsi:type="dcterms:W3CDTF">2021-05-17T17:02:00Z</dcterms:created>
  <dcterms:modified xsi:type="dcterms:W3CDTF">2021-05-17T17:02:00Z</dcterms:modified>
</cp:coreProperties>
</file>